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AA18" w14:textId="77777777" w:rsidR="006E5D65" w:rsidRPr="0004734E" w:rsidRDefault="006912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4734E">
        <w:rPr>
          <w:rFonts w:ascii="Corbel" w:hAnsi="Corbel"/>
          <w:b/>
          <w:bCs/>
          <w:sz w:val="24"/>
          <w:szCs w:val="24"/>
        </w:rPr>
        <w:t xml:space="preserve"> </w:t>
      </w:r>
      <w:r w:rsidR="00997F14" w:rsidRPr="0004734E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D8678B" w:rsidRPr="0004734E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04734E">
        <w:rPr>
          <w:rFonts w:ascii="Corbel" w:hAnsi="Corbel"/>
          <w:bCs/>
          <w:i/>
          <w:sz w:val="24"/>
          <w:szCs w:val="24"/>
        </w:rPr>
        <w:t>1.5</w:t>
      </w:r>
      <w:r w:rsidR="00D8678B" w:rsidRPr="0004734E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04734E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04734E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04734E">
        <w:rPr>
          <w:rFonts w:ascii="Corbel" w:hAnsi="Corbel"/>
          <w:bCs/>
          <w:i/>
          <w:sz w:val="24"/>
          <w:szCs w:val="24"/>
        </w:rPr>
        <w:t>12/2019</w:t>
      </w:r>
    </w:p>
    <w:p w14:paraId="598A8AA9" w14:textId="77777777" w:rsidR="0085747A" w:rsidRPr="0004734E" w:rsidRDefault="00A30BF7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04734E">
        <w:rPr>
          <w:rFonts w:ascii="Corbel" w:hAnsi="Corbel"/>
          <w:b/>
          <w:smallCaps/>
          <w:sz w:val="28"/>
          <w:szCs w:val="24"/>
        </w:rPr>
        <w:t>SYLABUS</w:t>
      </w:r>
    </w:p>
    <w:p w14:paraId="06543015" w14:textId="280F1219" w:rsidR="00A30BF7" w:rsidRPr="0004734E" w:rsidRDefault="00A30BF7" w:rsidP="344BFA61">
      <w:pPr>
        <w:spacing w:after="0" w:line="240" w:lineRule="exact"/>
        <w:ind w:left="4248" w:hanging="3438"/>
        <w:jc w:val="center"/>
        <w:rPr>
          <w:rFonts w:ascii="Corbel" w:hAnsi="Corbel"/>
          <w:smallCaps/>
          <w:sz w:val="28"/>
          <w:szCs w:val="28"/>
        </w:rPr>
      </w:pPr>
      <w:r w:rsidRPr="344BFA61">
        <w:rPr>
          <w:rFonts w:ascii="Corbel" w:hAnsi="Corbel"/>
          <w:b/>
          <w:bCs/>
          <w:smallCaps/>
          <w:sz w:val="28"/>
          <w:szCs w:val="28"/>
        </w:rPr>
        <w:t xml:space="preserve">DOTYCZY CYKLU KSZTAŁCENIA </w:t>
      </w:r>
      <w:r w:rsidR="00CB08D5" w:rsidRPr="00CB08D5">
        <w:rPr>
          <w:rFonts w:ascii="Corbel" w:hAnsi="Corbel"/>
          <w:b/>
          <w:bCs/>
          <w:smallCaps/>
          <w:sz w:val="28"/>
          <w:szCs w:val="28"/>
        </w:rPr>
        <w:t>202</w:t>
      </w:r>
      <w:r w:rsidR="00F31754">
        <w:rPr>
          <w:rFonts w:ascii="Corbel" w:hAnsi="Corbel"/>
          <w:b/>
          <w:bCs/>
          <w:smallCaps/>
          <w:sz w:val="28"/>
          <w:szCs w:val="28"/>
        </w:rPr>
        <w:t>3</w:t>
      </w:r>
      <w:r w:rsidR="00CB08D5" w:rsidRPr="00CB08D5">
        <w:rPr>
          <w:rFonts w:ascii="Corbel" w:hAnsi="Corbel"/>
          <w:b/>
          <w:bCs/>
          <w:smallCaps/>
          <w:sz w:val="28"/>
          <w:szCs w:val="28"/>
        </w:rPr>
        <w:t>/202</w:t>
      </w:r>
      <w:r w:rsidR="00F31754">
        <w:rPr>
          <w:rFonts w:ascii="Corbel" w:hAnsi="Corbel"/>
          <w:b/>
          <w:bCs/>
          <w:smallCaps/>
          <w:sz w:val="28"/>
          <w:szCs w:val="28"/>
        </w:rPr>
        <w:t>4</w:t>
      </w:r>
      <w:r w:rsidR="00CB08D5" w:rsidRPr="00CB08D5">
        <w:rPr>
          <w:rFonts w:ascii="Corbel" w:hAnsi="Corbel"/>
          <w:b/>
          <w:bCs/>
          <w:smallCaps/>
          <w:sz w:val="28"/>
          <w:szCs w:val="28"/>
        </w:rPr>
        <w:t xml:space="preserve"> – 202</w:t>
      </w:r>
      <w:r w:rsidR="00F31754">
        <w:rPr>
          <w:rFonts w:ascii="Corbel" w:hAnsi="Corbel"/>
          <w:b/>
          <w:bCs/>
          <w:smallCaps/>
          <w:sz w:val="28"/>
          <w:szCs w:val="28"/>
        </w:rPr>
        <w:t>5</w:t>
      </w:r>
      <w:r w:rsidR="00CB08D5" w:rsidRPr="00CB08D5">
        <w:rPr>
          <w:rFonts w:ascii="Corbel" w:hAnsi="Corbel"/>
          <w:b/>
          <w:bCs/>
          <w:smallCaps/>
          <w:sz w:val="28"/>
          <w:szCs w:val="28"/>
        </w:rPr>
        <w:t>/202</w:t>
      </w:r>
      <w:r w:rsidR="00F31754">
        <w:rPr>
          <w:rFonts w:ascii="Corbel" w:hAnsi="Corbel"/>
          <w:b/>
          <w:bCs/>
          <w:smallCaps/>
          <w:sz w:val="28"/>
          <w:szCs w:val="28"/>
        </w:rPr>
        <w:t>6</w:t>
      </w:r>
    </w:p>
    <w:p w14:paraId="20452A56" w14:textId="3F98A8D8" w:rsidR="00A30BF7" w:rsidRPr="0004734E" w:rsidRDefault="3F485458" w:rsidP="2098E00B">
      <w:pPr>
        <w:spacing w:after="0" w:line="240" w:lineRule="exact"/>
        <w:ind w:left="4248" w:firstLine="708"/>
        <w:jc w:val="center"/>
        <w:rPr>
          <w:b/>
          <w:bCs/>
          <w:smallCaps/>
        </w:rPr>
      </w:pPr>
      <w:r w:rsidRPr="2098E00B">
        <w:rPr>
          <w:rFonts w:ascii="Corbel" w:eastAsia="Corbel" w:hAnsi="Corbel" w:cs="Corbel"/>
        </w:rPr>
        <w:t>(skrajne daty)</w:t>
      </w:r>
    </w:p>
    <w:p w14:paraId="6408D8B9" w14:textId="6481626E" w:rsidR="00445970" w:rsidRPr="0004734E" w:rsidRDefault="00445970" w:rsidP="00A30BF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344BFA61">
        <w:rPr>
          <w:rFonts w:ascii="Corbel" w:hAnsi="Corbel"/>
          <w:sz w:val="24"/>
          <w:szCs w:val="24"/>
        </w:rPr>
        <w:t xml:space="preserve">Rok akademicki </w:t>
      </w:r>
      <w:r w:rsidR="007B4B48" w:rsidRPr="344BFA61">
        <w:rPr>
          <w:rFonts w:ascii="Corbel" w:hAnsi="Corbel"/>
          <w:sz w:val="24"/>
          <w:szCs w:val="24"/>
        </w:rPr>
        <w:t>20</w:t>
      </w:r>
      <w:r w:rsidR="005A3AA0" w:rsidRPr="344BFA61">
        <w:rPr>
          <w:rFonts w:ascii="Corbel" w:hAnsi="Corbel"/>
          <w:sz w:val="24"/>
          <w:szCs w:val="24"/>
        </w:rPr>
        <w:t>2</w:t>
      </w:r>
      <w:r w:rsidR="00F31754">
        <w:rPr>
          <w:rFonts w:ascii="Corbel" w:hAnsi="Corbel"/>
          <w:sz w:val="24"/>
          <w:szCs w:val="24"/>
        </w:rPr>
        <w:t>5</w:t>
      </w:r>
      <w:r w:rsidR="007B4B48" w:rsidRPr="344BFA61">
        <w:rPr>
          <w:rFonts w:ascii="Corbel" w:hAnsi="Corbel"/>
          <w:sz w:val="24"/>
          <w:szCs w:val="24"/>
        </w:rPr>
        <w:t>/202</w:t>
      </w:r>
      <w:r w:rsidR="00F31754">
        <w:rPr>
          <w:rFonts w:ascii="Corbel" w:hAnsi="Corbel"/>
          <w:sz w:val="24"/>
          <w:szCs w:val="24"/>
        </w:rPr>
        <w:t>6</w:t>
      </w:r>
    </w:p>
    <w:p w14:paraId="0A37501D" w14:textId="77777777" w:rsidR="0085747A" w:rsidRPr="0004734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04734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4734E">
        <w:rPr>
          <w:rFonts w:ascii="Corbel" w:hAnsi="Corbel"/>
          <w:szCs w:val="24"/>
        </w:rPr>
        <w:t xml:space="preserve">1. </w:t>
      </w:r>
      <w:r w:rsidR="0085747A" w:rsidRPr="0004734E">
        <w:rPr>
          <w:rFonts w:ascii="Corbel" w:hAnsi="Corbel"/>
          <w:szCs w:val="24"/>
        </w:rPr>
        <w:t xml:space="preserve">Podstawowe </w:t>
      </w:r>
      <w:r w:rsidR="00445970" w:rsidRPr="0004734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4734E" w14:paraId="16E582A7" w14:textId="77777777" w:rsidTr="15F8EB92">
        <w:tc>
          <w:tcPr>
            <w:tcW w:w="2694" w:type="dxa"/>
            <w:vAlign w:val="center"/>
          </w:tcPr>
          <w:p w14:paraId="59701564" w14:textId="77777777" w:rsidR="0085747A" w:rsidRPr="000473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CE495A" w14:textId="77777777" w:rsidR="0085747A" w:rsidRPr="0004734E" w:rsidRDefault="6A7B4EAE" w:rsidP="344BFA6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44BFA61">
              <w:rPr>
                <w:rFonts w:ascii="Corbel" w:hAnsi="Corbel"/>
                <w:bCs/>
                <w:sz w:val="24"/>
                <w:szCs w:val="24"/>
              </w:rPr>
              <w:t>Historia stosunków dyplomatycznych i konsularnych</w:t>
            </w:r>
          </w:p>
        </w:tc>
      </w:tr>
      <w:tr w:rsidR="0085747A" w:rsidRPr="0004734E" w14:paraId="13B48896" w14:textId="77777777" w:rsidTr="15F8EB92">
        <w:tc>
          <w:tcPr>
            <w:tcW w:w="2694" w:type="dxa"/>
            <w:vAlign w:val="center"/>
          </w:tcPr>
          <w:p w14:paraId="4CA29152" w14:textId="77777777" w:rsidR="0085747A" w:rsidRPr="000473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04734E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870276C" w14:textId="77777777" w:rsidR="0085747A" w:rsidRPr="0004734E" w:rsidRDefault="00FE1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MK_42</w:t>
            </w:r>
          </w:p>
        </w:tc>
      </w:tr>
      <w:tr w:rsidR="0085747A" w:rsidRPr="0004734E" w14:paraId="5C0172EC" w14:textId="77777777" w:rsidTr="15F8EB92">
        <w:tc>
          <w:tcPr>
            <w:tcW w:w="2694" w:type="dxa"/>
            <w:vAlign w:val="center"/>
          </w:tcPr>
          <w:p w14:paraId="249A5C16" w14:textId="77777777" w:rsidR="0085747A" w:rsidRPr="0004734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04734E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04734E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4734E" w14:paraId="52EF737E" w14:textId="77777777" w:rsidTr="15F8EB92">
        <w:tc>
          <w:tcPr>
            <w:tcW w:w="2694" w:type="dxa"/>
            <w:vAlign w:val="center"/>
          </w:tcPr>
          <w:p w14:paraId="0A39E105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1DC90F3F" w:rsidR="0085747A" w:rsidRPr="0004734E" w:rsidRDefault="00FE1DFA" w:rsidP="344BFA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44BFA61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04734E" w14:paraId="58415E7B" w14:textId="77777777" w:rsidTr="15F8EB92">
        <w:tc>
          <w:tcPr>
            <w:tcW w:w="2694" w:type="dxa"/>
            <w:vAlign w:val="center"/>
          </w:tcPr>
          <w:p w14:paraId="4B835047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04734E" w:rsidRDefault="001C52E4" w:rsidP="00B464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Stosunki</w:t>
            </w:r>
            <w:r w:rsidR="00B464F3" w:rsidRPr="000473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1DFA" w:rsidRPr="0004734E">
              <w:rPr>
                <w:rFonts w:ascii="Corbel" w:hAnsi="Corbel"/>
                <w:b w:val="0"/>
                <w:sz w:val="24"/>
                <w:szCs w:val="24"/>
              </w:rPr>
              <w:t>międzynarodowe</w:t>
            </w:r>
          </w:p>
        </w:tc>
      </w:tr>
      <w:tr w:rsidR="0085747A" w:rsidRPr="0004734E" w14:paraId="11529C0C" w14:textId="77777777" w:rsidTr="15F8EB92">
        <w:tc>
          <w:tcPr>
            <w:tcW w:w="2694" w:type="dxa"/>
            <w:vAlign w:val="center"/>
          </w:tcPr>
          <w:p w14:paraId="448A1CED" w14:textId="77777777" w:rsidR="0085747A" w:rsidRPr="0004734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04734E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04734E" w14:paraId="3A488BE5" w14:textId="77777777" w:rsidTr="15F8EB92">
        <w:tc>
          <w:tcPr>
            <w:tcW w:w="2694" w:type="dxa"/>
            <w:vAlign w:val="center"/>
          </w:tcPr>
          <w:p w14:paraId="04C0481C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4734E" w14:paraId="5C70B2EB" w14:textId="77777777" w:rsidTr="15F8EB92">
        <w:tc>
          <w:tcPr>
            <w:tcW w:w="2694" w:type="dxa"/>
            <w:vAlign w:val="center"/>
          </w:tcPr>
          <w:p w14:paraId="7C3992E0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04734E" w14:paraId="340140D4" w14:textId="77777777" w:rsidTr="15F8EB92">
        <w:tc>
          <w:tcPr>
            <w:tcW w:w="2694" w:type="dxa"/>
            <w:vAlign w:val="center"/>
          </w:tcPr>
          <w:p w14:paraId="47AAF248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04734E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04734E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01243D0F" w:rsidR="0085747A" w:rsidRPr="0004734E" w:rsidRDefault="00B464F3" w:rsidP="00B464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CB08D5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04734E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04734E" w14:paraId="560C73FF" w14:textId="77777777" w:rsidTr="15F8EB92">
        <w:tc>
          <w:tcPr>
            <w:tcW w:w="2694" w:type="dxa"/>
            <w:vAlign w:val="center"/>
          </w:tcPr>
          <w:p w14:paraId="5863A118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06336" w14:textId="5E69E663" w:rsidR="0085747A" w:rsidRPr="0004734E" w:rsidRDefault="0FE54265" w:rsidP="15F8EB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8"/>
                <w:szCs w:val="28"/>
              </w:rPr>
            </w:pPr>
            <w:r w:rsidRPr="15F8EB9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04734E" w14:paraId="2786482B" w14:textId="77777777" w:rsidTr="15F8EB92">
        <w:tc>
          <w:tcPr>
            <w:tcW w:w="2694" w:type="dxa"/>
            <w:vAlign w:val="center"/>
          </w:tcPr>
          <w:p w14:paraId="13A990D4" w14:textId="77777777" w:rsidR="00923D7D" w:rsidRPr="0004734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91A64" w:rsidRPr="0004734E" w14:paraId="677FE748" w14:textId="77777777" w:rsidTr="15F8EB92">
        <w:tc>
          <w:tcPr>
            <w:tcW w:w="2694" w:type="dxa"/>
            <w:vAlign w:val="center"/>
          </w:tcPr>
          <w:p w14:paraId="69C2AF6E" w14:textId="77777777" w:rsidR="00391A64" w:rsidRPr="0004734E" w:rsidRDefault="00391A64" w:rsidP="00391A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391A64" w:rsidRPr="0004734E" w:rsidRDefault="00391A64" w:rsidP="00391A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  <w:tr w:rsidR="00391A64" w:rsidRPr="0004734E" w14:paraId="7B7C91D9" w14:textId="77777777" w:rsidTr="15F8EB92">
        <w:tc>
          <w:tcPr>
            <w:tcW w:w="2694" w:type="dxa"/>
            <w:vAlign w:val="center"/>
          </w:tcPr>
          <w:p w14:paraId="471FE442" w14:textId="77777777" w:rsidR="00391A64" w:rsidRPr="0004734E" w:rsidRDefault="00391A64" w:rsidP="00391A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391A64" w:rsidRPr="0004734E" w:rsidRDefault="00391A64" w:rsidP="00391A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04734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 xml:space="preserve">* </w:t>
      </w:r>
      <w:r w:rsidRPr="0004734E">
        <w:rPr>
          <w:rFonts w:ascii="Corbel" w:hAnsi="Corbel"/>
          <w:i/>
          <w:sz w:val="24"/>
          <w:szCs w:val="24"/>
        </w:rPr>
        <w:t>-</w:t>
      </w:r>
      <w:r w:rsidR="00B90885" w:rsidRPr="0004734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4734E">
        <w:rPr>
          <w:rFonts w:ascii="Corbel" w:hAnsi="Corbel"/>
          <w:b w:val="0"/>
          <w:sz w:val="24"/>
          <w:szCs w:val="24"/>
        </w:rPr>
        <w:t>e,</w:t>
      </w:r>
      <w:r w:rsidRPr="0004734E">
        <w:rPr>
          <w:rFonts w:ascii="Corbel" w:hAnsi="Corbel"/>
          <w:i/>
          <w:sz w:val="24"/>
          <w:szCs w:val="24"/>
        </w:rPr>
        <w:t xml:space="preserve"> </w:t>
      </w:r>
      <w:r w:rsidRPr="0004734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4734E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0473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04734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>1.</w:t>
      </w:r>
      <w:r w:rsidR="00E22FBC" w:rsidRPr="0004734E">
        <w:rPr>
          <w:rFonts w:ascii="Corbel" w:hAnsi="Corbel"/>
          <w:sz w:val="24"/>
          <w:szCs w:val="24"/>
        </w:rPr>
        <w:t>1</w:t>
      </w:r>
      <w:r w:rsidRPr="0004734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0473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930"/>
        <w:gridCol w:w="780"/>
        <w:gridCol w:w="930"/>
        <w:gridCol w:w="825"/>
        <w:gridCol w:w="870"/>
        <w:gridCol w:w="720"/>
        <w:gridCol w:w="975"/>
        <w:gridCol w:w="1035"/>
        <w:gridCol w:w="1363"/>
      </w:tblGrid>
      <w:tr w:rsidR="00015B8F" w:rsidRPr="0004734E" w14:paraId="4A00F406" w14:textId="77777777" w:rsidTr="2098E00B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4734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4734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4734E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4734E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04734E" w14:paraId="4BE1BFC6" w14:textId="77777777" w:rsidTr="2098E00B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417372C6" w:rsidR="00015B8F" w:rsidRPr="0004734E" w:rsidRDefault="209A31A7">
            <w:pPr>
              <w:pStyle w:val="centralniewrubryce"/>
              <w:spacing w:before="0" w:after="0"/>
            </w:pPr>
            <w:r w:rsidRPr="2098E00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04734E" w:rsidRDefault="007B4B48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04734E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04734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0473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>1.</w:t>
      </w:r>
      <w:r w:rsidR="00E22FBC" w:rsidRPr="0004734E">
        <w:rPr>
          <w:rFonts w:ascii="Corbel" w:hAnsi="Corbel"/>
          <w:smallCaps w:val="0"/>
          <w:szCs w:val="24"/>
        </w:rPr>
        <w:t>2</w:t>
      </w:r>
      <w:r w:rsidR="00F83B28" w:rsidRPr="0004734E">
        <w:rPr>
          <w:rFonts w:ascii="Corbel" w:hAnsi="Corbel"/>
          <w:smallCaps w:val="0"/>
          <w:szCs w:val="24"/>
        </w:rPr>
        <w:t>.</w:t>
      </w:r>
      <w:r w:rsidR="00F83B28" w:rsidRPr="0004734E">
        <w:rPr>
          <w:rFonts w:ascii="Corbel" w:hAnsi="Corbel"/>
          <w:smallCaps w:val="0"/>
          <w:szCs w:val="24"/>
        </w:rPr>
        <w:tab/>
      </w:r>
      <w:r w:rsidRPr="0004734E">
        <w:rPr>
          <w:rFonts w:ascii="Corbel" w:hAnsi="Corbel"/>
          <w:smallCaps w:val="0"/>
          <w:szCs w:val="24"/>
        </w:rPr>
        <w:t xml:space="preserve">Sposób realizacji zajęć </w:t>
      </w:r>
    </w:p>
    <w:p w14:paraId="29D6B04F" w14:textId="77777777" w:rsidR="0085747A" w:rsidRPr="000473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 </w:t>
      </w:r>
    </w:p>
    <w:p w14:paraId="580E54A1" w14:textId="6430E1A6" w:rsidR="0085747A" w:rsidRPr="0004734E" w:rsidRDefault="46A192A2" w:rsidP="344BFA6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44BFA61">
        <w:rPr>
          <w:rFonts w:ascii="Corbel" w:eastAsia="MS Gothic" w:hAnsi="Corbel"/>
          <w:b w:val="0"/>
        </w:rPr>
        <w:t xml:space="preserve"> </w:t>
      </w:r>
      <w:r w:rsidR="007B4B48" w:rsidRPr="344BFA61">
        <w:rPr>
          <w:rFonts w:ascii="Corbel" w:eastAsia="MS Gothic" w:hAnsi="Corbel"/>
          <w:b w:val="0"/>
        </w:rPr>
        <w:t>x</w:t>
      </w:r>
      <w:r w:rsidR="005A3AA0" w:rsidRPr="344BFA61">
        <w:rPr>
          <w:rFonts w:ascii="Corbel" w:hAnsi="Corbel"/>
          <w:b w:val="0"/>
          <w:smallCaps w:val="0"/>
        </w:rPr>
        <w:t xml:space="preserve"> zajęcia w formie tradycyjnej, albo w formie zdalnej przy użyciu narzędzi audio-video</w:t>
      </w:r>
    </w:p>
    <w:p w14:paraId="3CF2D8B6" w14:textId="77777777" w:rsidR="00F32FEB" w:rsidRPr="0004734E" w:rsidRDefault="00F32FEB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86692D9" w14:textId="77777777" w:rsidR="0085747A" w:rsidRPr="0004734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4734E">
        <w:rPr>
          <w:rFonts w:ascii="Segoe UI Symbol" w:eastAsia="MS Gothic" w:hAnsi="Segoe UI Symbol" w:cs="Segoe UI Symbol"/>
          <w:b w:val="0"/>
          <w:szCs w:val="24"/>
        </w:rPr>
        <w:t>☐</w:t>
      </w:r>
      <w:r w:rsidRPr="0004734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B78278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65B0D56" w:rsidR="00E22FBC" w:rsidRPr="0004734E" w:rsidRDefault="00E22FBC" w:rsidP="2098E0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098E00B">
        <w:rPr>
          <w:rFonts w:ascii="Corbel" w:hAnsi="Corbel"/>
          <w:smallCaps w:val="0"/>
        </w:rPr>
        <w:t xml:space="preserve">1.3 </w:t>
      </w:r>
      <w:r>
        <w:tab/>
      </w:r>
      <w:r w:rsidRPr="2098E00B">
        <w:rPr>
          <w:rFonts w:ascii="Corbel" w:hAnsi="Corbel"/>
          <w:smallCaps w:val="0"/>
        </w:rPr>
        <w:t>For</w:t>
      </w:r>
      <w:r w:rsidR="00445970" w:rsidRPr="2098E00B">
        <w:rPr>
          <w:rFonts w:ascii="Corbel" w:hAnsi="Corbel"/>
          <w:smallCaps w:val="0"/>
        </w:rPr>
        <w:t>ma zaliczenia przedmiotu</w:t>
      </w:r>
      <w:r w:rsidRPr="2098E00B">
        <w:rPr>
          <w:rFonts w:ascii="Corbel" w:hAnsi="Corbel"/>
          <w:smallCaps w:val="0"/>
        </w:rPr>
        <w:t xml:space="preserve"> (z toku) </w:t>
      </w:r>
      <w:r w:rsidRPr="2098E00B">
        <w:rPr>
          <w:rFonts w:ascii="Corbel" w:hAnsi="Corbel"/>
          <w:b w:val="0"/>
          <w:smallCaps w:val="0"/>
        </w:rPr>
        <w:t>(egzamin, zaliczenie z oceną, zaliczenie bez oceny)</w:t>
      </w:r>
    </w:p>
    <w:p w14:paraId="1FC39945" w14:textId="77777777" w:rsidR="007B4B48" w:rsidRPr="0004734E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F494047" w14:textId="77777777" w:rsidR="007B4B48" w:rsidRPr="0004734E" w:rsidRDefault="007B4B48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04734E">
        <w:rPr>
          <w:rFonts w:ascii="Corbel" w:eastAsia="Cambria" w:hAnsi="Corbel"/>
          <w:sz w:val="24"/>
          <w:szCs w:val="24"/>
        </w:rPr>
        <w:t>Ćwiczenia – zaliczenie z oceną</w:t>
      </w:r>
    </w:p>
    <w:p w14:paraId="0562CB0E" w14:textId="77777777" w:rsidR="007B4B48" w:rsidRPr="0004734E" w:rsidRDefault="007B4B48" w:rsidP="007B4B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CE0A41" w14:textId="77777777" w:rsidR="00E960BB" w:rsidRPr="0004734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4D8BB6" w14:textId="733BE177" w:rsidR="2098E00B" w:rsidRDefault="2098E00B" w:rsidP="2098E00B">
      <w:pPr>
        <w:pStyle w:val="Punktygwne"/>
        <w:spacing w:before="0" w:after="0"/>
        <w:rPr>
          <w:rFonts w:ascii="Corbel" w:hAnsi="Corbel"/>
        </w:rPr>
      </w:pPr>
    </w:p>
    <w:p w14:paraId="0FCDE4D6" w14:textId="1A883072" w:rsidR="2098E00B" w:rsidRDefault="2098E00B" w:rsidP="2098E00B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0473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4734E">
        <w:rPr>
          <w:rFonts w:ascii="Corbel" w:hAnsi="Corbel"/>
          <w:szCs w:val="24"/>
        </w:rPr>
        <w:lastRenderedPageBreak/>
        <w:t xml:space="preserve">2.Wymagania wstępne </w:t>
      </w:r>
    </w:p>
    <w:p w14:paraId="62EBF3C5" w14:textId="77777777" w:rsidR="001C52E4" w:rsidRPr="0004734E" w:rsidRDefault="001C52E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226A1D35" w14:textId="77777777" w:rsidTr="2098E00B">
        <w:tc>
          <w:tcPr>
            <w:tcW w:w="9670" w:type="dxa"/>
          </w:tcPr>
          <w:p w14:paraId="2946DB82" w14:textId="4F2A6306" w:rsidR="0085747A" w:rsidRPr="0004734E" w:rsidRDefault="00A30BF7" w:rsidP="2098E00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2098E00B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207F110B" w:rsidRPr="2098E00B">
              <w:rPr>
                <w:rFonts w:ascii="Corbel" w:hAnsi="Corbel"/>
                <w:b w:val="0"/>
                <w:smallCaps w:val="0"/>
              </w:rPr>
              <w:t>stosunków międzynarodowych</w:t>
            </w:r>
            <w:r w:rsidR="25CF4607" w:rsidRPr="2098E0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997CC1D" w14:textId="77777777" w:rsidR="00153C41" w:rsidRPr="0004734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606FB4F" w:rsidR="0085747A" w:rsidRPr="0004734E" w:rsidRDefault="0071620A" w:rsidP="2098E00B">
      <w:pPr>
        <w:pStyle w:val="Punktygwne"/>
        <w:spacing w:before="0" w:after="0"/>
        <w:rPr>
          <w:rFonts w:ascii="Corbel" w:hAnsi="Corbel"/>
        </w:rPr>
      </w:pPr>
      <w:r w:rsidRPr="2098E00B">
        <w:rPr>
          <w:rFonts w:ascii="Corbel" w:hAnsi="Corbel"/>
        </w:rPr>
        <w:t>3.</w:t>
      </w:r>
      <w:r w:rsidR="0085747A" w:rsidRPr="2098E00B">
        <w:rPr>
          <w:rFonts w:ascii="Corbel" w:hAnsi="Corbel"/>
        </w:rPr>
        <w:t xml:space="preserve"> </w:t>
      </w:r>
      <w:r w:rsidR="00A84C85" w:rsidRPr="2098E00B">
        <w:rPr>
          <w:rFonts w:ascii="Corbel" w:hAnsi="Corbel"/>
        </w:rPr>
        <w:t>cele, efekty uczenia się</w:t>
      </w:r>
      <w:r w:rsidR="0085747A" w:rsidRPr="2098E00B">
        <w:rPr>
          <w:rFonts w:ascii="Corbel" w:hAnsi="Corbel"/>
        </w:rPr>
        <w:t>, treści Programowe i stosowane metody Dydaktyczne</w:t>
      </w:r>
    </w:p>
    <w:p w14:paraId="110FFD37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4734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 xml:space="preserve">3.1 </w:t>
      </w:r>
      <w:r w:rsidR="00C05F44" w:rsidRPr="0004734E">
        <w:rPr>
          <w:rFonts w:ascii="Corbel" w:hAnsi="Corbel"/>
          <w:sz w:val="24"/>
          <w:szCs w:val="24"/>
        </w:rPr>
        <w:t>Cele przedmiotu</w:t>
      </w:r>
    </w:p>
    <w:p w14:paraId="6B699379" w14:textId="77777777" w:rsidR="00F83B28" w:rsidRPr="0004734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4734E" w14:paraId="40003170" w14:textId="77777777" w:rsidTr="2098E00B">
        <w:tc>
          <w:tcPr>
            <w:tcW w:w="851" w:type="dxa"/>
            <w:vAlign w:val="center"/>
          </w:tcPr>
          <w:p w14:paraId="6780E770" w14:textId="77777777" w:rsidR="0085747A" w:rsidRPr="0004734E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572B68B7" w14:textId="60C7DFBD" w:rsidR="0085747A" w:rsidRPr="0004734E" w:rsidRDefault="1A9CACC9" w:rsidP="344BFA61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hAnsi="Corbel"/>
                <w:sz w:val="24"/>
                <w:szCs w:val="24"/>
              </w:rPr>
              <w:t xml:space="preserve">Student powinien poznać </w:t>
            </w:r>
            <w:r w:rsidR="7B358B4C" w:rsidRPr="2098E00B">
              <w:rPr>
                <w:rFonts w:ascii="Corbel" w:hAnsi="Corbel"/>
                <w:sz w:val="24"/>
                <w:szCs w:val="24"/>
              </w:rPr>
              <w:t>podstawowe zasady prawa dyplomatycznego i</w:t>
            </w:r>
            <w:r w:rsidR="14EA433D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7B358B4C" w:rsidRPr="2098E00B">
              <w:rPr>
                <w:rFonts w:ascii="Corbel" w:hAnsi="Corbel"/>
                <w:sz w:val="24"/>
                <w:szCs w:val="24"/>
              </w:rPr>
              <w:t>konsularnego.</w:t>
            </w:r>
          </w:p>
        </w:tc>
      </w:tr>
      <w:tr w:rsidR="0085747A" w:rsidRPr="0004734E" w14:paraId="29AE910F" w14:textId="77777777" w:rsidTr="2098E00B">
        <w:tc>
          <w:tcPr>
            <w:tcW w:w="851" w:type="dxa"/>
            <w:vAlign w:val="center"/>
          </w:tcPr>
          <w:p w14:paraId="550CF7E8" w14:textId="77777777" w:rsidR="0085747A" w:rsidRPr="0004734E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6A812DE1" w14:textId="77777777" w:rsidR="0085747A" w:rsidRPr="0004734E" w:rsidRDefault="00A30BF7" w:rsidP="344BFA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24968331" w:rsidRPr="344BFA61">
              <w:rPr>
                <w:rFonts w:ascii="Corbel" w:hAnsi="Corbel"/>
                <w:sz w:val="24"/>
                <w:szCs w:val="24"/>
              </w:rPr>
              <w:t>z</w:t>
            </w:r>
            <w:r w:rsidR="6A7B4EAE" w:rsidRPr="344BFA61">
              <w:rPr>
                <w:rFonts w:ascii="Corbel" w:hAnsi="Corbel"/>
                <w:sz w:val="24"/>
                <w:szCs w:val="24"/>
              </w:rPr>
              <w:t xml:space="preserve"> zasadami nawiązywania stosunków dyplomatycznych.</w:t>
            </w:r>
          </w:p>
        </w:tc>
      </w:tr>
      <w:tr w:rsidR="0085747A" w:rsidRPr="0004734E" w14:paraId="35FED828" w14:textId="77777777" w:rsidTr="2098E00B">
        <w:tc>
          <w:tcPr>
            <w:tcW w:w="851" w:type="dxa"/>
            <w:vAlign w:val="center"/>
          </w:tcPr>
          <w:p w14:paraId="53C0B3C4" w14:textId="77777777" w:rsidR="0085747A" w:rsidRPr="0004734E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2B521A73" w14:textId="77777777" w:rsidR="0085747A" w:rsidRPr="0004734E" w:rsidRDefault="00A30BF7" w:rsidP="344BFA61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0B33D41E" w:rsidRPr="344BFA61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="6A7B4EAE" w:rsidRPr="344BFA61">
              <w:rPr>
                <w:rFonts w:ascii="Corbel" w:hAnsi="Corbel"/>
                <w:sz w:val="24"/>
                <w:szCs w:val="24"/>
              </w:rPr>
              <w:t>ambasad i konsulatów oraz innych przedstawicielstw międzynarodowych</w:t>
            </w:r>
            <w:r w:rsidR="24968331" w:rsidRPr="344BFA6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FE9F23F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04734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3.2 </w:t>
      </w:r>
      <w:r w:rsidR="001D7B54" w:rsidRPr="0004734E">
        <w:rPr>
          <w:rFonts w:ascii="Corbel" w:hAnsi="Corbel"/>
          <w:b/>
          <w:sz w:val="24"/>
          <w:szCs w:val="24"/>
        </w:rPr>
        <w:t xml:space="preserve">Efekty </w:t>
      </w:r>
      <w:r w:rsidR="00C05F44" w:rsidRPr="0004734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4734E">
        <w:rPr>
          <w:rFonts w:ascii="Corbel" w:hAnsi="Corbel"/>
          <w:b/>
          <w:sz w:val="24"/>
          <w:szCs w:val="24"/>
        </w:rPr>
        <w:t>dla przedmiotu</w:t>
      </w:r>
      <w:r w:rsidR="00445970" w:rsidRPr="0004734E">
        <w:rPr>
          <w:rFonts w:ascii="Corbel" w:hAnsi="Corbel"/>
          <w:sz w:val="24"/>
          <w:szCs w:val="24"/>
        </w:rPr>
        <w:t xml:space="preserve"> </w:t>
      </w:r>
    </w:p>
    <w:p w14:paraId="1F72F646" w14:textId="77777777" w:rsidR="001D7B54" w:rsidRPr="0004734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04734E" w14:paraId="61F38664" w14:textId="77777777" w:rsidTr="2098E00B">
        <w:tc>
          <w:tcPr>
            <w:tcW w:w="1701" w:type="dxa"/>
            <w:vAlign w:val="center"/>
          </w:tcPr>
          <w:p w14:paraId="41C145ED" w14:textId="77777777" w:rsidR="0085747A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4734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4734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04734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04734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4734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E1DFA" w:rsidRPr="0004734E" w14:paraId="69BCF7A5" w14:textId="77777777" w:rsidTr="2098E00B">
        <w:tc>
          <w:tcPr>
            <w:tcW w:w="1701" w:type="dxa"/>
            <w:vAlign w:val="center"/>
          </w:tcPr>
          <w:p w14:paraId="4FCA5964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248935F3" w14:textId="4FFBB72F" w:rsidR="00FE1DFA" w:rsidRPr="0004734E" w:rsidRDefault="00FE1DFA" w:rsidP="344BF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hAnsi="Corbel"/>
                <w:sz w:val="24"/>
                <w:szCs w:val="24"/>
              </w:rPr>
              <w:t>Student ma wiedzę o relacjach dyplomatycznych i</w:t>
            </w:r>
            <w:r w:rsidR="3EEFB3E4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Pr="2098E00B">
              <w:rPr>
                <w:rFonts w:ascii="Corbel" w:hAnsi="Corbel"/>
                <w:sz w:val="24"/>
                <w:szCs w:val="24"/>
              </w:rPr>
              <w:t>konsularnych w perspektywie historycznej</w:t>
            </w:r>
          </w:p>
        </w:tc>
        <w:tc>
          <w:tcPr>
            <w:tcW w:w="1873" w:type="dxa"/>
            <w:vAlign w:val="center"/>
          </w:tcPr>
          <w:p w14:paraId="3FB25131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K_W03</w:t>
            </w:r>
          </w:p>
          <w:p w14:paraId="08CE6F91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1DFA" w:rsidRPr="0004734E" w14:paraId="07672CA8" w14:textId="77777777" w:rsidTr="2098E00B">
        <w:tc>
          <w:tcPr>
            <w:tcW w:w="1701" w:type="dxa"/>
            <w:vAlign w:val="center"/>
          </w:tcPr>
          <w:p w14:paraId="56A76B19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2F35060A" w14:textId="77777777" w:rsidR="00FE1DFA" w:rsidRPr="0004734E" w:rsidRDefault="550BD3C6" w:rsidP="344BF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 xml:space="preserve"> zna i rozumie w zaawansowanym stopniu modele </w:t>
            </w:r>
            <w:r w:rsidRPr="344BFA61">
              <w:rPr>
                <w:rFonts w:ascii="Corbel" w:hAnsi="Corbel"/>
                <w:sz w:val="24"/>
                <w:szCs w:val="24"/>
              </w:rPr>
              <w:t xml:space="preserve">relacji dyplomatycznych oraz dynamikę ich zmian na tle zmian 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>struktur międzynarodowych</w:t>
            </w:r>
          </w:p>
        </w:tc>
        <w:tc>
          <w:tcPr>
            <w:tcW w:w="1873" w:type="dxa"/>
            <w:vAlign w:val="center"/>
          </w:tcPr>
          <w:p w14:paraId="2C5B2A44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FE1DFA" w:rsidRPr="0004734E" w14:paraId="6A948D80" w14:textId="77777777" w:rsidTr="2098E0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1697" w14:textId="77777777" w:rsidR="00FE1DFA" w:rsidRPr="0004734E" w:rsidRDefault="550BD3C6" w:rsidP="344BFA6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 xml:space="preserve"> potrafi dokonać analizy genezy, przebiegu oraz skutków konkretnych zjawisk zachodzących w </w:t>
            </w:r>
            <w:r w:rsidRPr="344BFA61">
              <w:rPr>
                <w:rFonts w:ascii="Corbel" w:hAnsi="Corbel"/>
                <w:sz w:val="24"/>
                <w:szCs w:val="24"/>
              </w:rPr>
              <w:t>relacjach dyplomatycznych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 xml:space="preserve"> a także wykorzystać posiadaną wiedzę do przewidywania i tworzenia scenariuszy rozwoju sytuacji międzynarodowej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07F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FE1DFA" w:rsidRPr="0004734E" w14:paraId="3522DCB8" w14:textId="77777777" w:rsidTr="2098E0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B72" w14:textId="52BA1D24" w:rsidR="00FE1DFA" w:rsidRPr="0004734E" w:rsidRDefault="0069026F" w:rsidP="344BFA6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 xml:space="preserve"> potrafi rozpoznać i stosować prawne i</w:t>
            </w:r>
            <w:r w:rsidR="0F1A2EF8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pozaprawne, normy i reguły obowiązujące w</w:t>
            </w:r>
            <w:r w:rsidR="7FCD2298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organizacjach i instytucjach działających stosunkach międzynarodowych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4C3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FE1DFA" w:rsidRPr="0004734E" w14:paraId="7FCAA682" w14:textId="77777777" w:rsidTr="2098E0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EC7" w14:textId="10E06A5E" w:rsidR="00FE1DFA" w:rsidRPr="0004734E" w:rsidRDefault="008F34F9" w:rsidP="344BF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 xml:space="preserve"> jest gotów do ciągłego pogłębiania zdobytej wiedzy, przyswajania i analizowania nowych wiadomości</w:t>
            </w:r>
            <w:r w:rsidR="416390CF" w:rsidRPr="2098E00B">
              <w:rPr>
                <w:rFonts w:ascii="Corbel" w:hAnsi="Corbel"/>
                <w:sz w:val="24"/>
                <w:szCs w:val="24"/>
              </w:rPr>
              <w:t xml:space="preserve"> i</w:t>
            </w:r>
            <w:r w:rsidR="26A2854B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 xml:space="preserve">procesów z zakresu stosunków </w:t>
            </w:r>
            <w:r w:rsidR="0069026F" w:rsidRPr="2098E00B">
              <w:rPr>
                <w:rFonts w:ascii="Corbel" w:hAnsi="Corbel"/>
                <w:sz w:val="24"/>
                <w:szCs w:val="24"/>
              </w:rPr>
              <w:t>dyplomatycznych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, a</w:t>
            </w:r>
            <w:r w:rsidR="4CF8CDA9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także wykorzystując poznane narzędzia wyrażać krytyczną opinię w tym zakresie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61CDCEAD" w14:textId="77777777" w:rsidR="00D80E4D" w:rsidRPr="0004734E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E1D115" w14:textId="77777777" w:rsidR="0085747A" w:rsidRPr="0004734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>3.3</w:t>
      </w:r>
      <w:r w:rsidR="001D7B54" w:rsidRPr="0004734E">
        <w:rPr>
          <w:rFonts w:ascii="Corbel" w:hAnsi="Corbel"/>
          <w:b/>
          <w:sz w:val="24"/>
          <w:szCs w:val="24"/>
        </w:rPr>
        <w:t xml:space="preserve"> </w:t>
      </w:r>
      <w:r w:rsidR="0085747A" w:rsidRPr="0004734E">
        <w:rPr>
          <w:rFonts w:ascii="Corbel" w:hAnsi="Corbel"/>
          <w:b/>
          <w:sz w:val="24"/>
          <w:szCs w:val="24"/>
        </w:rPr>
        <w:t>T</w:t>
      </w:r>
      <w:r w:rsidR="001D7B54" w:rsidRPr="0004734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4734E">
        <w:rPr>
          <w:rFonts w:ascii="Corbel" w:hAnsi="Corbel"/>
          <w:sz w:val="24"/>
          <w:szCs w:val="24"/>
        </w:rPr>
        <w:t xml:space="preserve">  </w:t>
      </w:r>
    </w:p>
    <w:p w14:paraId="6BB9E253" w14:textId="77777777" w:rsidR="00A30BF7" w:rsidRPr="0004734E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4734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Problematyka wykładu </w:t>
      </w:r>
    </w:p>
    <w:p w14:paraId="23DE523C" w14:textId="77777777" w:rsidR="00675843" w:rsidRPr="0004734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587EA2A8" w14:textId="77777777" w:rsidTr="2098E00B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04734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04734E" w14:paraId="52E56223" w14:textId="77777777" w:rsidTr="2098E00B">
        <w:trPr>
          <w:trHeight w:val="315"/>
        </w:trPr>
        <w:tc>
          <w:tcPr>
            <w:tcW w:w="9639" w:type="dxa"/>
            <w:tcBorders>
              <w:tl2br w:val="single" w:sz="4" w:space="0" w:color="auto"/>
            </w:tcBorders>
          </w:tcPr>
          <w:p w14:paraId="6537F28F" w14:textId="222630B9" w:rsidR="00783A63" w:rsidRPr="0004734E" w:rsidRDefault="500B3E31" w:rsidP="2098E00B">
            <w:pPr>
              <w:pStyle w:val="Akapitzlist"/>
              <w:spacing w:after="0" w:line="240" w:lineRule="auto"/>
              <w:ind w:left="0"/>
            </w:pPr>
            <w:r w:rsidRPr="2098E00B">
              <w:t>Nie dotyczy</w:t>
            </w:r>
          </w:p>
        </w:tc>
      </w:tr>
    </w:tbl>
    <w:p w14:paraId="6DFB9E20" w14:textId="77777777" w:rsidR="0085747A" w:rsidRPr="0004734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4734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>Problematyka ćwiczeń audytoryjnych, konwersatoryjnych, laboratoryjnych</w:t>
      </w:r>
      <w:r w:rsidR="009F4610" w:rsidRPr="0004734E">
        <w:rPr>
          <w:rFonts w:ascii="Corbel" w:hAnsi="Corbel"/>
          <w:b/>
          <w:sz w:val="24"/>
          <w:szCs w:val="24"/>
        </w:rPr>
        <w:t xml:space="preserve">, </w:t>
      </w:r>
      <w:r w:rsidRPr="0004734E">
        <w:rPr>
          <w:rFonts w:ascii="Corbel" w:hAnsi="Corbel"/>
          <w:b/>
          <w:sz w:val="24"/>
          <w:szCs w:val="24"/>
        </w:rPr>
        <w:t xml:space="preserve">zajęć praktycznych </w:t>
      </w:r>
    </w:p>
    <w:p w14:paraId="70DF9E56" w14:textId="77777777" w:rsidR="0085747A" w:rsidRPr="0004734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55225495" w14:textId="77777777" w:rsidTr="00923D7D">
        <w:tc>
          <w:tcPr>
            <w:tcW w:w="9639" w:type="dxa"/>
          </w:tcPr>
          <w:p w14:paraId="5D69D229" w14:textId="77777777" w:rsidR="0085747A" w:rsidRPr="0004734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4734E" w14:paraId="5A24FA8B" w14:textId="77777777" w:rsidTr="00923D7D">
        <w:tc>
          <w:tcPr>
            <w:tcW w:w="9639" w:type="dxa"/>
          </w:tcPr>
          <w:p w14:paraId="44E871BC" w14:textId="77777777" w:rsidR="00F32FEB" w:rsidRPr="0004734E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1626C092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Stosunki międzynarodowe na przestrzeni dziejów </w:t>
            </w:r>
          </w:p>
          <w:p w14:paraId="1856C345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dyplomatyczne i jego źródła </w:t>
            </w:r>
          </w:p>
          <w:p w14:paraId="2A3FA764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konsularne i jego źródła </w:t>
            </w:r>
          </w:p>
          <w:p w14:paraId="5B74FCC6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Przedstawicielstwa dyplomatyczne - klasyfikacja członków misji dyplomatycznych i konsularnych </w:t>
            </w:r>
          </w:p>
          <w:p w14:paraId="36980133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Przywileje i immunitety dyplomatyczne i konsularne  </w:t>
            </w:r>
          </w:p>
          <w:p w14:paraId="48451704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Dyplomacja - formy i rodzaje dyplomacji (rys historyczny) </w:t>
            </w:r>
          </w:p>
          <w:p w14:paraId="4CD3DBBC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Stosunki konsularne – formy i rodzaje (rys historyczny) </w:t>
            </w:r>
          </w:p>
          <w:p w14:paraId="50B2B7FB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Organizacja polskiej służby zagranicznej  </w:t>
            </w:r>
          </w:p>
          <w:p w14:paraId="49C934CF" w14:textId="77777777" w:rsidR="0085747A" w:rsidRPr="0004734E" w:rsidRDefault="001A23C8" w:rsidP="00A30BF7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</w:t>
            </w:r>
            <w:r w:rsidR="00A30BF7" w:rsidRPr="0004734E">
              <w:rPr>
                <w:rFonts w:ascii="Corbel" w:hAnsi="Corbel"/>
                <w:sz w:val="24"/>
                <w:szCs w:val="24"/>
              </w:rPr>
              <w:t xml:space="preserve">                                             </w:t>
            </w:r>
          </w:p>
        </w:tc>
      </w:tr>
    </w:tbl>
    <w:p w14:paraId="144A5D23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04734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>3.4 Metody dydaktyczne</w:t>
      </w:r>
      <w:r w:rsidRPr="0004734E">
        <w:rPr>
          <w:rFonts w:ascii="Corbel" w:hAnsi="Corbel"/>
          <w:b w:val="0"/>
          <w:smallCaps w:val="0"/>
          <w:szCs w:val="24"/>
        </w:rPr>
        <w:t xml:space="preserve"> </w:t>
      </w:r>
    </w:p>
    <w:p w14:paraId="738610EB" w14:textId="77777777" w:rsidR="00A30BF7" w:rsidRPr="0004734E" w:rsidRDefault="00A30BF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36A92B" w14:textId="77777777" w:rsidR="001A23C8" w:rsidRPr="0004734E" w:rsidRDefault="001A23C8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4734E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Ćwiczenia audytoryjne:</w:t>
      </w:r>
    </w:p>
    <w:p w14:paraId="463F29E8" w14:textId="77777777" w:rsidR="00783A63" w:rsidRPr="0004734E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782381DC" w14:textId="77777777" w:rsidR="00783A63" w:rsidRPr="0004734E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4734E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3B7B4B86" w14:textId="77777777" w:rsidR="001A23C8" w:rsidRPr="0004734E" w:rsidRDefault="001A23C8" w:rsidP="001A23C8">
      <w:pPr>
        <w:spacing w:after="0" w:line="240" w:lineRule="auto"/>
        <w:jc w:val="both"/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</w:pPr>
    </w:p>
    <w:p w14:paraId="3A0FF5F2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04734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 </w:t>
      </w:r>
      <w:r w:rsidR="0085747A" w:rsidRPr="0004734E">
        <w:rPr>
          <w:rFonts w:ascii="Corbel" w:hAnsi="Corbel"/>
          <w:smallCaps w:val="0"/>
          <w:szCs w:val="24"/>
        </w:rPr>
        <w:t>METODY I KRYTERIA OCENY</w:t>
      </w:r>
      <w:r w:rsidR="009F4610" w:rsidRPr="0004734E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923D7D" w:rsidRPr="0004734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04734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4734E">
        <w:rPr>
          <w:rFonts w:ascii="Corbel" w:hAnsi="Corbel"/>
          <w:smallCaps w:val="0"/>
          <w:szCs w:val="24"/>
        </w:rPr>
        <w:t>uczenia się</w:t>
      </w:r>
    </w:p>
    <w:p w14:paraId="61829076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6067"/>
        <w:gridCol w:w="1788"/>
      </w:tblGrid>
      <w:tr w:rsidR="0085747A" w:rsidRPr="0004734E" w14:paraId="5C3740EA" w14:textId="77777777" w:rsidTr="344BFA61">
        <w:tc>
          <w:tcPr>
            <w:tcW w:w="1665" w:type="dxa"/>
            <w:vAlign w:val="center"/>
          </w:tcPr>
          <w:p w14:paraId="59C1A4F7" w14:textId="77777777" w:rsidR="0085747A" w:rsidRPr="0004734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067" w:type="dxa"/>
            <w:vAlign w:val="center"/>
          </w:tcPr>
          <w:p w14:paraId="3AC1580F" w14:textId="78991144" w:rsidR="0085747A" w:rsidRPr="0004734E" w:rsidRDefault="00A84C85" w:rsidP="344BFA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6C30E79"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04734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17523" w:rsidRPr="0004734E" w14:paraId="7168E177" w14:textId="77777777" w:rsidTr="344BFA61">
        <w:tc>
          <w:tcPr>
            <w:tcW w:w="1665" w:type="dxa"/>
            <w:vAlign w:val="center"/>
          </w:tcPr>
          <w:p w14:paraId="4EEBB90D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67" w:type="dxa"/>
            <w:vAlign w:val="center"/>
          </w:tcPr>
          <w:p w14:paraId="4E0D8DF5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05067DB7" w14:textId="77777777" w:rsidTr="344BFA61">
        <w:tc>
          <w:tcPr>
            <w:tcW w:w="1665" w:type="dxa"/>
            <w:vAlign w:val="center"/>
          </w:tcPr>
          <w:p w14:paraId="69FEFE27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67" w:type="dxa"/>
            <w:vAlign w:val="center"/>
          </w:tcPr>
          <w:p w14:paraId="2D50CC7C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31926656" w14:textId="77777777" w:rsidTr="344BFA61">
        <w:tc>
          <w:tcPr>
            <w:tcW w:w="1665" w:type="dxa"/>
            <w:vAlign w:val="center"/>
          </w:tcPr>
          <w:p w14:paraId="002D746F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67" w:type="dxa"/>
            <w:vAlign w:val="center"/>
          </w:tcPr>
          <w:p w14:paraId="4DE46190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24618E8B" w14:textId="77777777" w:rsidTr="344BFA61">
        <w:tc>
          <w:tcPr>
            <w:tcW w:w="1665" w:type="dxa"/>
            <w:vAlign w:val="center"/>
          </w:tcPr>
          <w:p w14:paraId="5990E71B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67" w:type="dxa"/>
            <w:vAlign w:val="center"/>
          </w:tcPr>
          <w:p w14:paraId="1B7DD3A9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13B2F892" w14:textId="77777777" w:rsidTr="344BFA61">
        <w:tc>
          <w:tcPr>
            <w:tcW w:w="1665" w:type="dxa"/>
            <w:vAlign w:val="center"/>
          </w:tcPr>
          <w:p w14:paraId="4A2F1096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67" w:type="dxa"/>
            <w:vAlign w:val="center"/>
          </w:tcPr>
          <w:p w14:paraId="397C11CE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16A8BEA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B09A05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BA226A1" w14:textId="77777777" w:rsidR="00923D7D" w:rsidRPr="0004734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C1737" w14:textId="07F766FD" w:rsidR="344BFA61" w:rsidRDefault="344BFA61" w:rsidP="344BFA61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0AFAEE5A" w14:textId="77777777" w:rsidR="0085747A" w:rsidRPr="0004734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4.2 </w:t>
      </w:r>
      <w:r w:rsidR="0085747A" w:rsidRPr="0004734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4734E">
        <w:rPr>
          <w:rFonts w:ascii="Corbel" w:hAnsi="Corbel"/>
          <w:smallCaps w:val="0"/>
          <w:szCs w:val="24"/>
        </w:rPr>
        <w:t xml:space="preserve"> </w:t>
      </w:r>
    </w:p>
    <w:p w14:paraId="17AD93B2" w14:textId="77777777" w:rsidR="00923D7D" w:rsidRPr="0004734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2A5A9BBF" w14:textId="77777777" w:rsidTr="00923D7D">
        <w:tc>
          <w:tcPr>
            <w:tcW w:w="9670" w:type="dxa"/>
          </w:tcPr>
          <w:p w14:paraId="0DE4B5B7" w14:textId="77777777" w:rsidR="00A30BF7" w:rsidRPr="0004734E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65F98D97" w14:textId="77777777" w:rsidR="006F1897" w:rsidRPr="0004734E" w:rsidRDefault="006F189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Ćwiczenia: </w:t>
            </w:r>
          </w:p>
          <w:p w14:paraId="12115D76" w14:textId="77777777" w:rsidR="006F1897" w:rsidRPr="0004734E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lastRenderedPageBreak/>
              <w:t>K</w:t>
            </w:r>
            <w:r w:rsidR="006F1897" w:rsidRPr="0004734E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04734E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66204FF1" w14:textId="77777777" w:rsidR="00A30BF7" w:rsidRPr="0004734E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E5D1A" w14:textId="77777777" w:rsidR="0085747A" w:rsidRPr="0004734E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04734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BF0D7D" w14:textId="77777777" w:rsidR="00783A63" w:rsidRPr="0004734E" w:rsidRDefault="00783A63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62F1B3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4734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5. </w:t>
      </w:r>
      <w:r w:rsidR="00C61DC5" w:rsidRPr="0004734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F2C34E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4734E" w14:paraId="63D9DE79" w14:textId="77777777" w:rsidTr="15F8EB92">
        <w:tc>
          <w:tcPr>
            <w:tcW w:w="4962" w:type="dxa"/>
            <w:vAlign w:val="center"/>
          </w:tcPr>
          <w:p w14:paraId="4C452BB7" w14:textId="77777777" w:rsidR="0085747A" w:rsidRPr="000473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4734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4734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473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4734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4734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4734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4734E" w14:paraId="62C97A49" w14:textId="77777777" w:rsidTr="15F8EB92">
        <w:tc>
          <w:tcPr>
            <w:tcW w:w="4962" w:type="dxa"/>
          </w:tcPr>
          <w:p w14:paraId="765A5D29" w14:textId="3B370EE2" w:rsidR="0085747A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5F8EB92">
              <w:rPr>
                <w:rFonts w:ascii="Corbel" w:hAnsi="Corbel"/>
                <w:sz w:val="24"/>
                <w:szCs w:val="24"/>
              </w:rPr>
              <w:t>G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5F8EB9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 w</w:t>
            </w:r>
            <w:r w:rsidRPr="15F8EB9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 z</w:t>
            </w:r>
            <w:r w:rsidR="0A02DE23" w:rsidRPr="15F8EB92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15F8EB92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 </w:t>
            </w:r>
            <w:r w:rsidRPr="15F8EB9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9E6CF4C" w14:textId="4FC6DEC1" w:rsidR="0085747A" w:rsidRPr="0004734E" w:rsidRDefault="26F260EA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04734E" w14:paraId="1DDF4FFF" w14:textId="77777777" w:rsidTr="15F8EB92">
        <w:tc>
          <w:tcPr>
            <w:tcW w:w="4962" w:type="dxa"/>
          </w:tcPr>
          <w:p w14:paraId="61BA0769" w14:textId="77777777" w:rsidR="00C61DC5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7492A81F" w14:textId="3862397C" w:rsidR="0055306D" w:rsidRPr="0004734E" w:rsidRDefault="3DFBA774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30</w:t>
            </w:r>
            <w:r w:rsidR="227E13AE" w:rsidRPr="344BFA6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0A4E5D" w14:textId="77777777" w:rsidR="00C61DC5" w:rsidRPr="0004734E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04734E" w14:paraId="79D3A4C2" w14:textId="77777777" w:rsidTr="15F8EB92">
        <w:tc>
          <w:tcPr>
            <w:tcW w:w="4962" w:type="dxa"/>
          </w:tcPr>
          <w:p w14:paraId="7660431A" w14:textId="77777777" w:rsidR="0071620A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377C821B" w14:textId="55340441" w:rsidR="0055306D" w:rsidRPr="0004734E" w:rsidRDefault="00FE1DFA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2</w:t>
            </w:r>
            <w:r w:rsidR="3DFBA774" w:rsidRPr="344BFA61">
              <w:rPr>
                <w:rFonts w:ascii="Corbel" w:hAnsi="Corbel"/>
                <w:sz w:val="24"/>
                <w:szCs w:val="24"/>
              </w:rPr>
              <w:t>0</w:t>
            </w:r>
            <w:r w:rsidR="227E13AE" w:rsidRPr="344BFA6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9219836" w14:textId="77777777" w:rsidR="00C61DC5" w:rsidRPr="0004734E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04734E" w14:paraId="03639AFE" w14:textId="77777777" w:rsidTr="15F8EB92">
        <w:tc>
          <w:tcPr>
            <w:tcW w:w="4962" w:type="dxa"/>
          </w:tcPr>
          <w:p w14:paraId="3D4B2727" w14:textId="77777777" w:rsidR="0085747A" w:rsidRPr="0004734E" w:rsidRDefault="0085747A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F8EA849" w14:textId="77777777" w:rsidR="0085747A" w:rsidRPr="0004734E" w:rsidRDefault="00FE1DFA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8</w:t>
            </w:r>
            <w:r w:rsidR="00F32FEB" w:rsidRPr="0004734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04734E" w14:paraId="42922784" w14:textId="77777777" w:rsidTr="15F8EB92">
        <w:tc>
          <w:tcPr>
            <w:tcW w:w="4962" w:type="dxa"/>
          </w:tcPr>
          <w:p w14:paraId="5FD1C35E" w14:textId="77777777" w:rsidR="0085747A" w:rsidRPr="0004734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04734E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6FEF7D" w14:textId="77777777" w:rsidR="00F32FEB" w:rsidRPr="0004734E" w:rsidRDefault="00F32FEB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BBE219B" w14:textId="77777777" w:rsidR="0085747A" w:rsidRPr="0004734E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4734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4734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94DBDC" w14:textId="77777777" w:rsidR="003E1941" w:rsidRPr="0004734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04734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6. </w:t>
      </w:r>
      <w:r w:rsidR="0085747A" w:rsidRPr="0004734E">
        <w:rPr>
          <w:rFonts w:ascii="Corbel" w:hAnsi="Corbel"/>
          <w:smallCaps w:val="0"/>
          <w:szCs w:val="24"/>
        </w:rPr>
        <w:t>PRAKTY</w:t>
      </w:r>
      <w:r w:rsidR="003B68F3" w:rsidRPr="0004734E">
        <w:rPr>
          <w:rFonts w:ascii="Corbel" w:hAnsi="Corbel"/>
          <w:smallCaps w:val="0"/>
          <w:szCs w:val="24"/>
        </w:rPr>
        <w:t>KI ZAWODOWE W RAMACH PRZEDMIOTU</w:t>
      </w:r>
      <w:r w:rsidRPr="0004734E">
        <w:rPr>
          <w:rFonts w:ascii="Corbel" w:hAnsi="Corbel"/>
          <w:smallCaps w:val="0"/>
          <w:szCs w:val="24"/>
        </w:rPr>
        <w:t xml:space="preserve"> </w:t>
      </w:r>
    </w:p>
    <w:p w14:paraId="769D0D3C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4734E" w14:paraId="146D6691" w14:textId="77777777" w:rsidTr="15F8EB92">
        <w:trPr>
          <w:trHeight w:val="397"/>
        </w:trPr>
        <w:tc>
          <w:tcPr>
            <w:tcW w:w="3544" w:type="dxa"/>
          </w:tcPr>
          <w:p w14:paraId="55E98D25" w14:textId="77777777" w:rsidR="0085747A" w:rsidRPr="000473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4CD245A" w14:textId="7007E7B5" w:rsidR="0085747A" w:rsidRPr="0004734E" w:rsidRDefault="0BD03FCD" w:rsidP="344BFA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04734E" w14:paraId="05EFD703" w14:textId="77777777" w:rsidTr="15F8EB92">
        <w:trPr>
          <w:trHeight w:val="397"/>
        </w:trPr>
        <w:tc>
          <w:tcPr>
            <w:tcW w:w="3544" w:type="dxa"/>
          </w:tcPr>
          <w:p w14:paraId="7C3ADC5D" w14:textId="77777777" w:rsidR="0085747A" w:rsidRPr="000473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367DF46" w14:textId="7007E7B5" w:rsidR="0085747A" w:rsidRPr="0004734E" w:rsidRDefault="38E7D002" w:rsidP="344BFA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1231BE67" w14:textId="5AE22A9E" w:rsidR="0085747A" w:rsidRPr="0004734E" w:rsidRDefault="0085747A" w:rsidP="344BFA6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6FEB5B0" w14:textId="77777777" w:rsidR="003E1941" w:rsidRPr="0004734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473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7. </w:t>
      </w:r>
      <w:r w:rsidR="0085747A" w:rsidRPr="0004734E">
        <w:rPr>
          <w:rFonts w:ascii="Corbel" w:hAnsi="Corbel"/>
          <w:smallCaps w:val="0"/>
          <w:szCs w:val="24"/>
        </w:rPr>
        <w:t>LITERATURA</w:t>
      </w:r>
      <w:r w:rsidRPr="0004734E">
        <w:rPr>
          <w:rFonts w:ascii="Corbel" w:hAnsi="Corbel"/>
          <w:smallCaps w:val="0"/>
          <w:szCs w:val="24"/>
        </w:rPr>
        <w:t xml:space="preserve"> </w:t>
      </w:r>
    </w:p>
    <w:p w14:paraId="30D7AA69" w14:textId="77777777" w:rsidR="00675843" w:rsidRPr="000473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0"/>
      </w:tblGrid>
      <w:tr w:rsidR="0085747A" w:rsidRPr="0004734E" w14:paraId="722B94C2" w14:textId="77777777" w:rsidTr="15F8EB92">
        <w:trPr>
          <w:trHeight w:val="397"/>
        </w:trPr>
        <w:tc>
          <w:tcPr>
            <w:tcW w:w="8910" w:type="dxa"/>
          </w:tcPr>
          <w:p w14:paraId="0D317C7E" w14:textId="77777777" w:rsidR="0055306D" w:rsidRPr="0004734E" w:rsidRDefault="0085747A" w:rsidP="344BFA61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344BFA61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227E13AE" w:rsidRPr="344BFA61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7196D064" w14:textId="77777777" w:rsidR="00187745" w:rsidRPr="0004734E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EE7C01C" w14:textId="77777777" w:rsidR="00FE1DFA" w:rsidRPr="0004734E" w:rsidRDefault="00B464F3" w:rsidP="00FE1D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J. Sutor,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>Prawo dyplomatyczne i konsularne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, Warszawa 2012</w:t>
            </w:r>
            <w:r w:rsidR="00FE1DFA" w:rsidRPr="0004734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4E49033D" w14:textId="77777777" w:rsidR="00FE1DFA" w:rsidRPr="0004734E" w:rsidRDefault="00FE1DFA" w:rsidP="00FE1D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R. Frelek,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>Dzieje dyplomacji. Zarys historii stosunków międzynarodowych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, Warszawa 2007</w:t>
            </w:r>
          </w:p>
          <w:p w14:paraId="6D072C0D" w14:textId="310007F9" w:rsidR="00187745" w:rsidRPr="0004734E" w:rsidRDefault="00187745" w:rsidP="2098E00B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85747A" w:rsidRPr="0004734E" w14:paraId="70EABB2D" w14:textId="77777777" w:rsidTr="15F8EB92">
        <w:trPr>
          <w:trHeight w:val="397"/>
        </w:trPr>
        <w:tc>
          <w:tcPr>
            <w:tcW w:w="8910" w:type="dxa"/>
          </w:tcPr>
          <w:p w14:paraId="1616B1D9" w14:textId="77777777" w:rsidR="00BA0FFF" w:rsidRPr="0004734E" w:rsidRDefault="0085747A" w:rsidP="344BFA61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44BFA61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48A21919" w14:textId="77777777" w:rsidR="00E17523" w:rsidRPr="0004734E" w:rsidRDefault="00E17523" w:rsidP="0055306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EBCCD3F" w14:textId="77777777" w:rsidR="00E17523" w:rsidRPr="0004734E" w:rsidRDefault="00E17523" w:rsidP="00E175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I. Gawłowicz, </w:t>
            </w:r>
            <w:r w:rsidRPr="0004734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Międzynarodowe prawo dyplomatyczne – wybrane zagadnienia, 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>Warszawa 2011;</w:t>
            </w:r>
          </w:p>
          <w:p w14:paraId="5F10F0DE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A. Suławko-Karetko,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 xml:space="preserve">Status konsula w prawie polskim, 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Warszawa 2008;</w:t>
            </w:r>
          </w:p>
          <w:p w14:paraId="151461F4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04734E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L. T. Lee, J. Quigley,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  <w:lang w:val="en-US"/>
              </w:rPr>
              <w:t xml:space="preserve">Consular law and practice, </w:t>
            </w:r>
            <w:r w:rsidRPr="0004734E">
              <w:rPr>
                <w:rFonts w:ascii="Corbel" w:eastAsia="Cambria" w:hAnsi="Corbel"/>
                <w:sz w:val="24"/>
                <w:szCs w:val="24"/>
                <w:lang w:val="en-US"/>
              </w:rPr>
              <w:t>Oxford 2008;</w:t>
            </w:r>
          </w:p>
          <w:p w14:paraId="25EA7560" w14:textId="248CF32A" w:rsidR="00E17523" w:rsidRPr="00CB08D5" w:rsidRDefault="6822D48D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98E00B">
              <w:rPr>
                <w:rFonts w:ascii="Corbel" w:eastAsia="Cambria" w:hAnsi="Corbel"/>
                <w:sz w:val="24"/>
                <w:szCs w:val="24"/>
              </w:rPr>
              <w:t xml:space="preserve">A. Przyborowska-Klimczak, W. Staszewski, </w:t>
            </w:r>
            <w:r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dyplomatyczne </w:t>
            </w:r>
            <w:r w:rsidR="21C73403"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i </w:t>
            </w:r>
            <w:r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konsularne. </w:t>
            </w:r>
            <w:r w:rsidRPr="00CB08D5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Wybór dokumentów, </w:t>
            </w:r>
            <w:r w:rsidRPr="00CB08D5">
              <w:rPr>
                <w:rFonts w:ascii="Corbel" w:eastAsia="Cambria" w:hAnsi="Corbel"/>
                <w:sz w:val="24"/>
                <w:szCs w:val="24"/>
              </w:rPr>
              <w:t>Lublin 2005;</w:t>
            </w:r>
          </w:p>
          <w:p w14:paraId="380F2C97" w14:textId="4AC2C458" w:rsidR="00E17523" w:rsidRPr="0004734E" w:rsidRDefault="6822D48D" w:rsidP="00E17523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eastAsia="Cambria" w:hAnsi="Corbel"/>
                <w:sz w:val="24"/>
                <w:szCs w:val="24"/>
              </w:rPr>
              <w:t xml:space="preserve">P. Czubik, M. Kowalski, </w:t>
            </w:r>
            <w:r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 honorowy. Studium prawnomiędzynarodowe, </w:t>
            </w:r>
            <w:r w:rsidRPr="2098E00B">
              <w:rPr>
                <w:rFonts w:ascii="Corbel" w:eastAsia="Cambria" w:hAnsi="Corbel"/>
                <w:sz w:val="24"/>
                <w:szCs w:val="24"/>
              </w:rPr>
              <w:t>Zakamycze Kraków 1999;</w:t>
            </w:r>
          </w:p>
          <w:p w14:paraId="0E83B24E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S. E. Nahlik,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 xml:space="preserve">Narodziny nowożytnej dyplomacji, 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Wrocław 1971.</w:t>
            </w:r>
          </w:p>
          <w:p w14:paraId="238601FE" w14:textId="1D4F8B44" w:rsidR="00B464F3" w:rsidRPr="0004734E" w:rsidRDefault="00B464F3" w:rsidP="2098E00B">
            <w:pPr>
              <w:shd w:val="clear" w:color="auto" w:fill="FFFFFF" w:themeFill="background1"/>
              <w:spacing w:after="0" w:line="240" w:lineRule="auto"/>
              <w:ind w:left="14"/>
              <w:jc w:val="both"/>
            </w:pPr>
          </w:p>
        </w:tc>
      </w:tr>
    </w:tbl>
    <w:p w14:paraId="0F3CABC7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08B5D1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4734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4734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4734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6320C" w14:textId="77777777" w:rsidR="00E93FFF" w:rsidRDefault="00E93FFF" w:rsidP="00C16ABF">
      <w:pPr>
        <w:spacing w:after="0" w:line="240" w:lineRule="auto"/>
      </w:pPr>
      <w:r>
        <w:separator/>
      </w:r>
    </w:p>
  </w:endnote>
  <w:endnote w:type="continuationSeparator" w:id="0">
    <w:p w14:paraId="6D93FDDD" w14:textId="77777777" w:rsidR="00E93FFF" w:rsidRDefault="00E93F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7B05A" w14:textId="77777777" w:rsidR="00E93FFF" w:rsidRDefault="00E93FFF" w:rsidP="00C16ABF">
      <w:pPr>
        <w:spacing w:after="0" w:line="240" w:lineRule="auto"/>
      </w:pPr>
      <w:r>
        <w:separator/>
      </w:r>
    </w:p>
  </w:footnote>
  <w:footnote w:type="continuationSeparator" w:id="0">
    <w:p w14:paraId="5A2028DD" w14:textId="77777777" w:rsidR="00E93FFF" w:rsidRDefault="00E93FF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8638654">
    <w:abstractNumId w:val="1"/>
  </w:num>
  <w:num w:numId="2" w16cid:durableId="17888944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4305567">
    <w:abstractNumId w:val="2"/>
  </w:num>
  <w:num w:numId="4" w16cid:durableId="4260563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9BE"/>
    <w:rsid w:val="00042A51"/>
    <w:rsid w:val="00042D2E"/>
    <w:rsid w:val="00044C82"/>
    <w:rsid w:val="0004734E"/>
    <w:rsid w:val="00070ED6"/>
    <w:rsid w:val="000742DC"/>
    <w:rsid w:val="0007B0C3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6E8"/>
    <w:rsid w:val="00187745"/>
    <w:rsid w:val="00192F37"/>
    <w:rsid w:val="001A23C8"/>
    <w:rsid w:val="001A70D2"/>
    <w:rsid w:val="001C52E4"/>
    <w:rsid w:val="001D657B"/>
    <w:rsid w:val="001D7B54"/>
    <w:rsid w:val="001E0209"/>
    <w:rsid w:val="001F2CA2"/>
    <w:rsid w:val="00200776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DE"/>
    <w:rsid w:val="003018BA"/>
    <w:rsid w:val="0030395F"/>
    <w:rsid w:val="00305C92"/>
    <w:rsid w:val="003151C5"/>
    <w:rsid w:val="0031667D"/>
    <w:rsid w:val="003343CF"/>
    <w:rsid w:val="00346FE9"/>
    <w:rsid w:val="0034734A"/>
    <w:rsid w:val="0034759A"/>
    <w:rsid w:val="003503F6"/>
    <w:rsid w:val="003530DD"/>
    <w:rsid w:val="00363F78"/>
    <w:rsid w:val="00391A64"/>
    <w:rsid w:val="003A0A5B"/>
    <w:rsid w:val="003A1176"/>
    <w:rsid w:val="003B3D53"/>
    <w:rsid w:val="003B68F3"/>
    <w:rsid w:val="003C0BAE"/>
    <w:rsid w:val="003D18A9"/>
    <w:rsid w:val="003D6CE2"/>
    <w:rsid w:val="003E1941"/>
    <w:rsid w:val="003E2FE6"/>
    <w:rsid w:val="003E49D5"/>
    <w:rsid w:val="003E7F1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06D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D7DA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C64"/>
    <w:rsid w:val="0069026F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E0CDD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4F9"/>
    <w:rsid w:val="008F6E29"/>
    <w:rsid w:val="00913944"/>
    <w:rsid w:val="00916188"/>
    <w:rsid w:val="00923D7D"/>
    <w:rsid w:val="009508DF"/>
    <w:rsid w:val="00950DAC"/>
    <w:rsid w:val="00954A07"/>
    <w:rsid w:val="00997F14"/>
    <w:rsid w:val="009A1A2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6899"/>
    <w:rsid w:val="00A371F6"/>
    <w:rsid w:val="00A43A60"/>
    <w:rsid w:val="00A43BF6"/>
    <w:rsid w:val="00A53FA5"/>
    <w:rsid w:val="00A54817"/>
    <w:rsid w:val="00A601C8"/>
    <w:rsid w:val="00A60799"/>
    <w:rsid w:val="00A84C85"/>
    <w:rsid w:val="00A97DE1"/>
    <w:rsid w:val="00AB053C"/>
    <w:rsid w:val="00AD0B3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4F3"/>
    <w:rsid w:val="00B607DB"/>
    <w:rsid w:val="00B66529"/>
    <w:rsid w:val="00B75946"/>
    <w:rsid w:val="00B8056E"/>
    <w:rsid w:val="00B819C8"/>
    <w:rsid w:val="00B82308"/>
    <w:rsid w:val="00B90885"/>
    <w:rsid w:val="00BA0FFF"/>
    <w:rsid w:val="00BB520A"/>
    <w:rsid w:val="00BD3869"/>
    <w:rsid w:val="00BD66E9"/>
    <w:rsid w:val="00BD6FF4"/>
    <w:rsid w:val="00BE0CFA"/>
    <w:rsid w:val="00BE3B4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8D5"/>
    <w:rsid w:val="00CD6897"/>
    <w:rsid w:val="00CE5BAC"/>
    <w:rsid w:val="00CF25BE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678B"/>
    <w:rsid w:val="00DA2114"/>
    <w:rsid w:val="00DE09C0"/>
    <w:rsid w:val="00DE4A14"/>
    <w:rsid w:val="00DE7AAF"/>
    <w:rsid w:val="00DF320D"/>
    <w:rsid w:val="00DF71C8"/>
    <w:rsid w:val="00E129B8"/>
    <w:rsid w:val="00E17523"/>
    <w:rsid w:val="00E21E7D"/>
    <w:rsid w:val="00E22FBC"/>
    <w:rsid w:val="00E24BF5"/>
    <w:rsid w:val="00E25338"/>
    <w:rsid w:val="00E3329E"/>
    <w:rsid w:val="00E51E44"/>
    <w:rsid w:val="00E63348"/>
    <w:rsid w:val="00E75AE6"/>
    <w:rsid w:val="00E77E88"/>
    <w:rsid w:val="00E8107D"/>
    <w:rsid w:val="00E93FFF"/>
    <w:rsid w:val="00E960BB"/>
    <w:rsid w:val="00EA069D"/>
    <w:rsid w:val="00EA2074"/>
    <w:rsid w:val="00EA4832"/>
    <w:rsid w:val="00EA4E9D"/>
    <w:rsid w:val="00EB31F8"/>
    <w:rsid w:val="00EC4899"/>
    <w:rsid w:val="00ED03AB"/>
    <w:rsid w:val="00ED32D2"/>
    <w:rsid w:val="00EE32DE"/>
    <w:rsid w:val="00EE5457"/>
    <w:rsid w:val="00EE63D1"/>
    <w:rsid w:val="00F070AB"/>
    <w:rsid w:val="00F1625B"/>
    <w:rsid w:val="00F17567"/>
    <w:rsid w:val="00F27A7B"/>
    <w:rsid w:val="00F31754"/>
    <w:rsid w:val="00F32FE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1DFA"/>
    <w:rsid w:val="00FF016A"/>
    <w:rsid w:val="00FF1401"/>
    <w:rsid w:val="00FF5E7D"/>
    <w:rsid w:val="06E1724A"/>
    <w:rsid w:val="0A02DE23"/>
    <w:rsid w:val="0B33D41E"/>
    <w:rsid w:val="0BD03FCD"/>
    <w:rsid w:val="0F1A2EF8"/>
    <w:rsid w:val="0FE54265"/>
    <w:rsid w:val="14EA433D"/>
    <w:rsid w:val="15F8EB92"/>
    <w:rsid w:val="1A9CACC9"/>
    <w:rsid w:val="1C9453B5"/>
    <w:rsid w:val="1D0A2752"/>
    <w:rsid w:val="1F8F94CC"/>
    <w:rsid w:val="207F110B"/>
    <w:rsid w:val="2098E00B"/>
    <w:rsid w:val="209A31A7"/>
    <w:rsid w:val="2167C4D8"/>
    <w:rsid w:val="21C73403"/>
    <w:rsid w:val="227E13AE"/>
    <w:rsid w:val="24968331"/>
    <w:rsid w:val="24B0B3B2"/>
    <w:rsid w:val="25CF4607"/>
    <w:rsid w:val="26A2854B"/>
    <w:rsid w:val="26C30E79"/>
    <w:rsid w:val="26F260EA"/>
    <w:rsid w:val="344BFA61"/>
    <w:rsid w:val="347633BA"/>
    <w:rsid w:val="361CE7A0"/>
    <w:rsid w:val="38C7C4BC"/>
    <w:rsid w:val="38E7D002"/>
    <w:rsid w:val="3B139011"/>
    <w:rsid w:val="3CF35B18"/>
    <w:rsid w:val="3DFBA774"/>
    <w:rsid w:val="3EEFB3E4"/>
    <w:rsid w:val="3F485458"/>
    <w:rsid w:val="403AFC3E"/>
    <w:rsid w:val="416390CF"/>
    <w:rsid w:val="46A192A2"/>
    <w:rsid w:val="4B9EBAFE"/>
    <w:rsid w:val="4CF8CDA9"/>
    <w:rsid w:val="4D391F85"/>
    <w:rsid w:val="4FAECCF1"/>
    <w:rsid w:val="500B3E31"/>
    <w:rsid w:val="549F8EFF"/>
    <w:rsid w:val="550BD3C6"/>
    <w:rsid w:val="5616BBED"/>
    <w:rsid w:val="57C59CB3"/>
    <w:rsid w:val="57D3C4BE"/>
    <w:rsid w:val="5A8FEFF2"/>
    <w:rsid w:val="5B463E2E"/>
    <w:rsid w:val="5D79E2F1"/>
    <w:rsid w:val="6822D48D"/>
    <w:rsid w:val="69F0FB9B"/>
    <w:rsid w:val="6A7B4EAE"/>
    <w:rsid w:val="6C49D1A3"/>
    <w:rsid w:val="6DA624BB"/>
    <w:rsid w:val="7B358B4C"/>
    <w:rsid w:val="7C46CD10"/>
    <w:rsid w:val="7E151758"/>
    <w:rsid w:val="7FCD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1FAE"/>
  <w15:chartTrackingRefBased/>
  <w15:docId w15:val="{E8F8F4AE-D749-4726-9EEC-A67140FF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5D86-5556-4BB8-BC88-8FCC1588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848</Words>
  <Characters>5092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11</cp:revision>
  <cp:lastPrinted>2019-09-06T18:46:00Z</cp:lastPrinted>
  <dcterms:created xsi:type="dcterms:W3CDTF">2021-12-15T13:12:00Z</dcterms:created>
  <dcterms:modified xsi:type="dcterms:W3CDTF">2024-01-17T07:30:00Z</dcterms:modified>
</cp:coreProperties>
</file>